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132D1" w14:textId="77777777" w:rsidR="00917979" w:rsidRDefault="00917979" w:rsidP="009179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Laurence BOTELER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F375D69" w14:textId="77777777" w:rsidR="00917979" w:rsidRDefault="00917979" w:rsidP="00917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744C3" w14:textId="77777777" w:rsidR="00917979" w:rsidRDefault="00917979" w:rsidP="00917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E5A87B" w14:textId="77777777" w:rsidR="00917979" w:rsidRDefault="00917979" w:rsidP="009179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C7D6700" w14:textId="77777777" w:rsidR="00917979" w:rsidRDefault="00917979" w:rsidP="009179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E54FA2" w14:textId="77777777" w:rsidR="00917979" w:rsidRDefault="00917979" w:rsidP="0091797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2CAB27" w14:textId="77777777" w:rsidR="00917979" w:rsidRDefault="00917979" w:rsidP="0091797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p.22)</w:t>
      </w:r>
    </w:p>
    <w:p w14:paraId="2DAEE4F1" w14:textId="77777777" w:rsidR="00917979" w:rsidRDefault="00917979" w:rsidP="0091797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991C001" w14:textId="77777777" w:rsidR="00917979" w:rsidRDefault="00917979" w:rsidP="0091797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77FA0A8" w14:textId="77777777" w:rsidR="00917979" w:rsidRDefault="00917979" w:rsidP="0091797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 January 2022</w:t>
      </w:r>
    </w:p>
    <w:p w14:paraId="46B2B0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770E" w14:textId="77777777" w:rsidR="00917979" w:rsidRDefault="00917979" w:rsidP="009139A6">
      <w:r>
        <w:separator/>
      </w:r>
    </w:p>
  </w:endnote>
  <w:endnote w:type="continuationSeparator" w:id="0">
    <w:p w14:paraId="363C336D" w14:textId="77777777" w:rsidR="00917979" w:rsidRDefault="009179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83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C2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19A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A6E15" w14:textId="77777777" w:rsidR="00917979" w:rsidRDefault="00917979" w:rsidP="009139A6">
      <w:r>
        <w:separator/>
      </w:r>
    </w:p>
  </w:footnote>
  <w:footnote w:type="continuationSeparator" w:id="0">
    <w:p w14:paraId="04A7D9B5" w14:textId="77777777" w:rsidR="00917979" w:rsidRDefault="009179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01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1C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2B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79"/>
    <w:rsid w:val="000666E0"/>
    <w:rsid w:val="002510B7"/>
    <w:rsid w:val="005C130B"/>
    <w:rsid w:val="00826F5C"/>
    <w:rsid w:val="009139A6"/>
    <w:rsid w:val="00917979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B5383"/>
  <w15:chartTrackingRefBased/>
  <w15:docId w15:val="{ECCEFB83-96FA-464A-AB55-3CDF8712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2022-01-26T21:03:00Z</dcterms:created>
  <dcterms:modified xsi:type="dcterms:W3CDTF">2022-01-26T21:03:00Z</dcterms:modified>
</cp:coreProperties>
</file>